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  <w:u w:val="single"/>
        </w:rPr>
        <w:t>John NEWMAN</w:t>
      </w:r>
      <w:r w:rsidRPr="00AC276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C276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C2760">
        <w:rPr>
          <w:rFonts w:ascii="Times New Roman" w:hAnsi="Times New Roman" w:cs="Times New Roman"/>
          <w:sz w:val="24"/>
          <w:szCs w:val="24"/>
        </w:rPr>
        <w:t>fl.1462-3)</w:t>
      </w:r>
    </w:p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</w:rPr>
        <w:t>of Romney, Kent.</w:t>
      </w:r>
    </w:p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</w:rPr>
        <w:t xml:space="preserve">         1462-3</w:t>
      </w:r>
      <w:r w:rsidRPr="00AC2760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C2760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C2760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3DAF" w:rsidRPr="00AC2760" w:rsidRDefault="00573DAF" w:rsidP="00573D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</w:rPr>
        <w:t xml:space="preserve">26 March 2016 </w:t>
      </w:r>
    </w:p>
    <w:p w:rsidR="006B2F86" w:rsidRPr="00E71FC3" w:rsidRDefault="00573DA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DAF" w:rsidRDefault="00573DAF" w:rsidP="00E71FC3">
      <w:pPr>
        <w:spacing w:after="0" w:line="240" w:lineRule="auto"/>
      </w:pPr>
      <w:r>
        <w:separator/>
      </w:r>
    </w:p>
  </w:endnote>
  <w:endnote w:type="continuationSeparator" w:id="0">
    <w:p w:rsidR="00573DAF" w:rsidRDefault="00573D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DAF" w:rsidRDefault="00573DAF" w:rsidP="00E71FC3">
      <w:pPr>
        <w:spacing w:after="0" w:line="240" w:lineRule="auto"/>
      </w:pPr>
      <w:r>
        <w:separator/>
      </w:r>
    </w:p>
  </w:footnote>
  <w:footnote w:type="continuationSeparator" w:id="0">
    <w:p w:rsidR="00573DAF" w:rsidRDefault="00573D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DAF"/>
    <w:rsid w:val="00573D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43325A-8293-44E4-85E8-7FAD85CA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2016-04-09T16:49:00Z</dcterms:created>
  <dcterms:modified xsi:type="dcterms:W3CDTF">2016-04-09T16:50:00Z</dcterms:modified>
</cp:coreProperties>
</file>